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5E" w:rsidRDefault="00FE245E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E245E" w:rsidRPr="007F0519" w:rsidRDefault="00FE245E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E245E" w:rsidRDefault="00FE245E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E245E" w:rsidRPr="007F0519" w:rsidRDefault="00FE245E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E245E" w:rsidRPr="00F4290B" w:rsidRDefault="00FE245E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№  </w:t>
      </w:r>
      <w:r>
        <w:rPr>
          <w:rFonts w:ascii="Times New Roman" w:hAnsi="Times New Roman" w:cs="Times New Roman"/>
        </w:rPr>
        <w:t xml:space="preserve">02.12.2024  </w:t>
      </w:r>
    </w:p>
    <w:p w:rsidR="00FE245E" w:rsidRDefault="00FE245E">
      <w:r>
        <w:rPr>
          <w:rFonts w:ascii="Times New Roman" w:hAnsi="Times New Roman" w:cs="Times New Roman"/>
        </w:rPr>
        <w:t xml:space="preserve"> г. Унеча  Брянской области</w:t>
      </w:r>
    </w:p>
    <w:p w:rsidR="00FE245E" w:rsidRDefault="00FE245E">
      <w:pPr>
        <w:sectPr w:rsidR="00FE245E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FE245E" w:rsidRPr="008B5049" w:rsidRDefault="00FE245E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E245E" w:rsidRDefault="00FE245E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100901</w:t>
      </w:r>
    </w:p>
    <w:p w:rsidR="00FE245E" w:rsidRDefault="00FE245E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FE245E" w:rsidRDefault="00FE245E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FE245E" w:rsidRPr="001B0BB9" w:rsidRDefault="00FE245E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FE245E" w:rsidRPr="001B0BB9" w:rsidRDefault="00FE245E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E245E" w:rsidRPr="001B0BB9" w:rsidRDefault="00FE245E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45E" w:rsidRPr="0097133F" w:rsidRDefault="00FE245E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100901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FE245E" w:rsidRPr="00887FFE" w:rsidRDefault="00FE245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FE245E" w:rsidRPr="00887FFE" w:rsidRDefault="00FE245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FE245E" w:rsidRDefault="00FE245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FE245E" w:rsidRPr="00BD61EC" w:rsidRDefault="00FE245E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FE245E">
        <w:trPr>
          <w:trHeight w:val="471"/>
        </w:trPr>
        <w:tc>
          <w:tcPr>
            <w:tcW w:w="3778" w:type="pct"/>
            <w:gridSpan w:val="2"/>
          </w:tcPr>
          <w:p w:rsidR="00FE245E" w:rsidRDefault="00FE245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FE245E" w:rsidRDefault="00FE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45E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FE245E">
              <w:tc>
                <w:tcPr>
                  <w:tcW w:w="3487" w:type="pct"/>
                </w:tcPr>
                <w:p w:rsidR="00FE245E" w:rsidRDefault="00FE245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FE245E" w:rsidRDefault="00FE245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FE245E" w:rsidRDefault="00FE245E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E245E" w:rsidRDefault="00FE245E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FE245E">
              <w:tc>
                <w:tcPr>
                  <w:tcW w:w="3487" w:type="pct"/>
                </w:tcPr>
                <w:p w:rsidR="00FE245E" w:rsidRDefault="00FE245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FE245E" w:rsidRDefault="00FE245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E245E" w:rsidRDefault="00FE245E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45E" w:rsidRDefault="00FE245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FE245E" w:rsidRDefault="00FE245E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45E" w:rsidRPr="00BD61EC" w:rsidRDefault="00FE245E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FE245E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95DE7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4F4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23D1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1B64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466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E245E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38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263</Words>
  <Characters>1503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2024-11-29T05:49:00Z</cp:lastPrinted>
  <dcterms:created xsi:type="dcterms:W3CDTF">2024-11-28T13:58:00Z</dcterms:created>
  <dcterms:modified xsi:type="dcterms:W3CDTF">2025-01-23T13:59:00Z</dcterms:modified>
</cp:coreProperties>
</file>